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B22FE" w14:textId="77777777" w:rsidR="00A30F8C" w:rsidRDefault="00A30F8C" w:rsidP="00A30F8C">
      <w:pPr>
        <w:pStyle w:val="Naslov"/>
      </w:pPr>
      <w:r>
        <w:t>ponudba</w:t>
      </w:r>
    </w:p>
    <w:p w14:paraId="082A6742" w14:textId="77777777" w:rsidR="00A30F8C" w:rsidRDefault="00A30F8C" w:rsidP="00A30F8C">
      <w:pPr>
        <w:pStyle w:val="Naslov1"/>
      </w:pPr>
      <w:r>
        <w:t xml:space="preserve">ponudba št.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Z DNE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</w:p>
    <w:p w14:paraId="5DC8018D" w14:textId="77777777" w:rsidR="00A30F8C" w:rsidRDefault="00A30F8C" w:rsidP="00A30F8C">
      <w:r>
        <w:t xml:space="preserve">Ponudbo oddajamo: (se označi z X) </w:t>
      </w:r>
    </w:p>
    <w:p w14:paraId="5CF06F5D" w14:textId="77777777" w:rsidR="00A30F8C" w:rsidRDefault="00A30F8C" w:rsidP="00A30F8C">
      <w:pPr>
        <w:rPr>
          <w:rFonts w:cs="Arial"/>
          <w:szCs w:val="20"/>
        </w:rPr>
      </w:pPr>
    </w:p>
    <w:p w14:paraId="0EED2744" w14:textId="77777777" w:rsidR="00A30F8C" w:rsidRDefault="00A30F8C" w:rsidP="00A30F8C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3B08256F" w14:textId="77777777" w:rsidR="00A30F8C" w:rsidRDefault="00A30F8C" w:rsidP="00A30F8C"/>
    <w:p w14:paraId="4290E2F9" w14:textId="77777777" w:rsidR="00A30F8C" w:rsidRDefault="00A30F8C" w:rsidP="00A30F8C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4B604785" w14:textId="77777777" w:rsidR="00A30F8C" w:rsidRDefault="00A30F8C" w:rsidP="00A30F8C"/>
    <w:p w14:paraId="47A483B8" w14:textId="77777777" w:rsidR="00A30F8C" w:rsidRDefault="00A30F8C" w:rsidP="00A30F8C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0D5E11D9" w14:textId="77777777" w:rsidR="00A30F8C" w:rsidRDefault="00A30F8C" w:rsidP="00A30F8C"/>
    <w:p w14:paraId="6CDF69CD" w14:textId="77777777" w:rsidR="00A30F8C" w:rsidRPr="00EF5B17" w:rsidRDefault="00A30F8C" w:rsidP="00A30F8C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A30F8C" w:rsidRPr="00DE5639" w14:paraId="77B57A0C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51EAD19C" w14:textId="77777777" w:rsidR="00A30F8C" w:rsidRPr="00DE5639" w:rsidRDefault="00A30F8C" w:rsidP="007A62E4">
            <w:pPr>
              <w:keepNext/>
              <w:jc w:val="left"/>
            </w:pPr>
            <w:r>
              <w:t>Popoln naziv</w:t>
            </w:r>
            <w:r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8783C7E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4C20B4D6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08181B1E" w14:textId="77777777" w:rsidR="00A30F8C" w:rsidRPr="00DE5639" w:rsidRDefault="00A30F8C" w:rsidP="007A62E4">
            <w:pPr>
              <w:keepNext/>
              <w:jc w:val="left"/>
            </w:pPr>
            <w:r w:rsidRPr="00DE5639">
              <w:t xml:space="preserve">Naslov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FD51203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6C42D1FD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1DC654FA" w14:textId="77777777" w:rsidR="00A30F8C" w:rsidRPr="00DE5639" w:rsidRDefault="00A30F8C" w:rsidP="007A62E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5CB6CF7D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596DDF35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5A7EC01C" w14:textId="77777777" w:rsidR="00A30F8C" w:rsidRPr="00DE5639" w:rsidRDefault="00A30F8C" w:rsidP="007A62E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4B9CCCE9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0AD62A94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6718E8EA" w14:textId="77777777" w:rsidR="00A30F8C" w:rsidRPr="00DE5639" w:rsidRDefault="00A30F8C" w:rsidP="007A62E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41AC5218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71FDF1BA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552C2AA9" w14:textId="77777777" w:rsidR="00A30F8C" w:rsidRPr="00DE5639" w:rsidRDefault="00A30F8C" w:rsidP="007A62E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1A6D6665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52CCDD03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362F5FE3" w14:textId="77777777" w:rsidR="00A30F8C" w:rsidRPr="00DE5639" w:rsidRDefault="00A30F8C" w:rsidP="007A62E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527E4FEB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71A4F3C5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1847927C" w14:textId="77777777" w:rsidR="00A30F8C" w:rsidRPr="00DE5639" w:rsidRDefault="00A30F8C" w:rsidP="007A62E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0CCB6316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3D264463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6028AFEB" w14:textId="77777777" w:rsidR="00A30F8C" w:rsidRPr="00DE5639" w:rsidRDefault="00A30F8C" w:rsidP="007A62E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13F1C52E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37DF4325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001A592B" w14:textId="77777777" w:rsidR="00A30F8C" w:rsidRPr="00DE5639" w:rsidRDefault="00A30F8C" w:rsidP="007A62E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0DDB79E0" w14:textId="77777777" w:rsidR="00A30F8C" w:rsidRPr="00DE5639" w:rsidRDefault="00A30F8C" w:rsidP="007A62E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6B9F0E80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0B1FB034" w14:textId="77777777" w:rsidR="00A30F8C" w:rsidRPr="009F47BC" w:rsidRDefault="00A30F8C" w:rsidP="007A62E4">
            <w:pPr>
              <w:keepNext/>
              <w:jc w:val="left"/>
              <w:rPr>
                <w:rFonts w:cs="Arial"/>
                <w:szCs w:val="20"/>
              </w:rPr>
            </w:pPr>
            <w:r w:rsidRPr="009F47BC">
              <w:rPr>
                <w:rFonts w:cs="Arial"/>
                <w:szCs w:val="20"/>
              </w:rPr>
              <w:t xml:space="preserve">Smo </w:t>
            </w:r>
            <w:proofErr w:type="spellStart"/>
            <w:r w:rsidRPr="009F47BC">
              <w:rPr>
                <w:rFonts w:cs="Arial"/>
                <w:szCs w:val="20"/>
              </w:rPr>
              <w:t>mikropodjetje</w:t>
            </w:r>
            <w:proofErr w:type="spellEnd"/>
            <w:r w:rsidRPr="009F47BC">
              <w:rPr>
                <w:rFonts w:cs="Arial"/>
                <w:szCs w:val="20"/>
              </w:rPr>
              <w:t>, malo ali srednj</w:t>
            </w:r>
            <w:r>
              <w:rPr>
                <w:rFonts w:cs="Arial"/>
                <w:szCs w:val="20"/>
              </w:rPr>
              <w:t>e veliko</w:t>
            </w:r>
            <w:r w:rsidRPr="009F47BC">
              <w:rPr>
                <w:rFonts w:cs="Arial"/>
                <w:szCs w:val="20"/>
              </w:rPr>
              <w:t xml:space="preserve"> podjetje (ustrezno obkrožiti):</w:t>
            </w:r>
          </w:p>
        </w:tc>
        <w:tc>
          <w:tcPr>
            <w:tcW w:w="4605" w:type="dxa"/>
            <w:vAlign w:val="center"/>
          </w:tcPr>
          <w:p w14:paraId="59B764B3" w14:textId="77777777" w:rsidR="00A30F8C" w:rsidRPr="00DE5639" w:rsidRDefault="00A30F8C" w:rsidP="007A62E4">
            <w:pPr>
              <w:keepNext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             DA                       NE</w:t>
            </w:r>
          </w:p>
        </w:tc>
      </w:tr>
    </w:tbl>
    <w:p w14:paraId="4FFC3EC8" w14:textId="77777777" w:rsidR="00A30F8C" w:rsidRDefault="00A30F8C" w:rsidP="00A30F8C">
      <w:pPr>
        <w:rPr>
          <w:i/>
        </w:rPr>
      </w:pPr>
    </w:p>
    <w:p w14:paraId="1B016948" w14:textId="77777777" w:rsidR="00A30F8C" w:rsidRPr="00064B1A" w:rsidRDefault="00A30F8C" w:rsidP="00A30F8C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A30F8C" w:rsidRPr="00633D94" w14:paraId="1964B1A0" w14:textId="77777777" w:rsidTr="007A62E4">
        <w:tc>
          <w:tcPr>
            <w:tcW w:w="897" w:type="dxa"/>
            <w:shd w:val="clear" w:color="auto" w:fill="auto"/>
            <w:vAlign w:val="center"/>
          </w:tcPr>
          <w:p w14:paraId="2030B4D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796731A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31CA5B8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B251A0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A30F8C" w:rsidRPr="00633D94" w14:paraId="5887054E" w14:textId="77777777" w:rsidTr="007A62E4">
        <w:tc>
          <w:tcPr>
            <w:tcW w:w="897" w:type="dxa"/>
            <w:shd w:val="clear" w:color="auto" w:fill="auto"/>
            <w:vAlign w:val="center"/>
          </w:tcPr>
          <w:p w14:paraId="46FEFF3F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F92EF9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2FEA703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E59DD2D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61A604A1" w14:textId="77777777" w:rsidTr="007A62E4">
        <w:tc>
          <w:tcPr>
            <w:tcW w:w="897" w:type="dxa"/>
            <w:shd w:val="clear" w:color="auto" w:fill="auto"/>
            <w:vAlign w:val="center"/>
          </w:tcPr>
          <w:p w14:paraId="4EE358C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2D1A32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F6D1FB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86624FE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5A1C3EB6" w14:textId="77777777" w:rsidTr="007A62E4">
        <w:tc>
          <w:tcPr>
            <w:tcW w:w="897" w:type="dxa"/>
            <w:shd w:val="clear" w:color="auto" w:fill="auto"/>
            <w:vAlign w:val="center"/>
          </w:tcPr>
          <w:p w14:paraId="390C84F5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0557722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9C81BCE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CDFA07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6F3A22C8" w14:textId="77777777" w:rsidTr="007A62E4">
        <w:tc>
          <w:tcPr>
            <w:tcW w:w="897" w:type="dxa"/>
            <w:shd w:val="clear" w:color="auto" w:fill="auto"/>
            <w:vAlign w:val="center"/>
          </w:tcPr>
          <w:p w14:paraId="089EB69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BCF9CF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6C58EF6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40A6E6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6C6C0CCE" w14:textId="77777777" w:rsidTr="007A62E4">
        <w:tc>
          <w:tcPr>
            <w:tcW w:w="897" w:type="dxa"/>
            <w:shd w:val="clear" w:color="auto" w:fill="auto"/>
            <w:vAlign w:val="center"/>
          </w:tcPr>
          <w:p w14:paraId="245549CB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6FCC36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9E0BA9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D62A54C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08341D85" w14:textId="77777777" w:rsidR="00A30F8C" w:rsidRPr="00064B1A" w:rsidRDefault="00A30F8C" w:rsidP="00A30F8C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A30F8C" w:rsidRPr="00633D94" w14:paraId="151BD37F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525D3355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5C8730AC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9632CCC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7CBA60AD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A30F8C" w:rsidRPr="00633D94" w14:paraId="577FA75D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678D7258" w14:textId="77777777" w:rsidR="00A30F8C" w:rsidRPr="00633D94" w:rsidRDefault="00A30F8C" w:rsidP="007A62E4">
            <w:pPr>
              <w:tabs>
                <w:tab w:val="left" w:pos="240"/>
                <w:tab w:val="center" w:pos="367"/>
              </w:tabs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</w: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868978D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F8AC02F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8FB9B40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42872EEA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57446EB4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7757DA03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0539124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0F3C2DC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68A41445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571FA9B0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74BDA73E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AC5DB5A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37CDFD8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5F88B6E2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79AA7ABF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1C33EFDE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F85E281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E4F33F3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1ADCF27E" w14:textId="77777777" w:rsidR="00A30F8C" w:rsidRPr="00BD6D17" w:rsidRDefault="00A30F8C" w:rsidP="00A30F8C">
      <w:pPr>
        <w:pStyle w:val="Naslov1"/>
      </w:pPr>
      <w:r>
        <w:t>SKUPNA PONUDBA</w:t>
      </w:r>
    </w:p>
    <w:p w14:paraId="294F7EF4" w14:textId="77777777" w:rsidR="00A30F8C" w:rsidRDefault="00A30F8C" w:rsidP="00A30F8C">
      <w:r>
        <w:t>Gospodarski subjekti točko 3 izpolnijo v primeru, da nastopajo v skupni ponudbi.</w:t>
      </w:r>
    </w:p>
    <w:p w14:paraId="69C60C70" w14:textId="77777777" w:rsidR="00A30F8C" w:rsidRDefault="00A30F8C" w:rsidP="00A30F8C"/>
    <w:p w14:paraId="6DD80E8F" w14:textId="77777777" w:rsidR="00A30F8C" w:rsidRDefault="00A30F8C" w:rsidP="00A30F8C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gospodarski subjekti:</w:t>
      </w:r>
    </w:p>
    <w:p w14:paraId="14B3770B" w14:textId="77777777" w:rsidR="00A30F8C" w:rsidRDefault="00A30F8C" w:rsidP="00A30F8C">
      <w:pPr>
        <w:rPr>
          <w:rFonts w:cs="Arial"/>
          <w:szCs w:val="20"/>
        </w:rPr>
      </w:pPr>
    </w:p>
    <w:p w14:paraId="43EA9479" w14:textId="77777777" w:rsidR="00A30F8C" w:rsidRDefault="00A30F8C" w:rsidP="00A30F8C"/>
    <w:p w14:paraId="194EB7A2" w14:textId="77777777" w:rsidR="00A30F8C" w:rsidRPr="00633D94" w:rsidRDefault="00A30F8C" w:rsidP="00A30F8C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Naročnik naj v fazi do izdaje odločitve o oddaji naročila vse dokumente naslavlja na en gospodarski subjekt iz skupne</w:t>
      </w:r>
      <w:r w:rsidRPr="00633D94">
        <w:rPr>
          <w:szCs w:val="20"/>
        </w:rPr>
        <w:t xml:space="preserve"> ponudbe in sicer: </w:t>
      </w:r>
    </w:p>
    <w:p w14:paraId="7BE774E0" w14:textId="77777777" w:rsidR="00A30F8C" w:rsidRPr="00633D94" w:rsidRDefault="00A30F8C" w:rsidP="00A30F8C">
      <w:pPr>
        <w:rPr>
          <w:szCs w:val="20"/>
        </w:rPr>
      </w:pPr>
    </w:p>
    <w:p w14:paraId="797BA9F6" w14:textId="77777777" w:rsidR="00A30F8C" w:rsidRPr="00633D94" w:rsidRDefault="00A30F8C" w:rsidP="00A30F8C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633D94">
        <w:rPr>
          <w:szCs w:val="20"/>
          <w:u w:val="single"/>
        </w:rPr>
        <w:instrText xml:space="preserve"> FORMTEXT </w:instrText>
      </w:r>
      <w:r w:rsidRPr="00633D94">
        <w:rPr>
          <w:szCs w:val="20"/>
          <w:u w:val="single"/>
        </w:rPr>
      </w:r>
      <w:r w:rsidRPr="00633D94">
        <w:rPr>
          <w:szCs w:val="20"/>
          <w:u w:val="single"/>
        </w:rPr>
        <w:fldChar w:fldCharType="separate"/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fldChar w:fldCharType="end"/>
      </w:r>
      <w:bookmarkEnd w:id="0"/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1834347C" w14:textId="77777777" w:rsidR="00A30F8C" w:rsidRPr="00633D94" w:rsidRDefault="00A30F8C" w:rsidP="00A30F8C">
      <w:pPr>
        <w:rPr>
          <w:szCs w:val="20"/>
          <w:u w:val="single"/>
        </w:rPr>
      </w:pPr>
    </w:p>
    <w:p w14:paraId="25CE451A" w14:textId="77777777" w:rsidR="00A30F8C" w:rsidRPr="00633D94" w:rsidRDefault="00A30F8C" w:rsidP="00A30F8C">
      <w:pPr>
        <w:rPr>
          <w:szCs w:val="20"/>
        </w:rPr>
      </w:pPr>
    </w:p>
    <w:bookmarkStart w:id="1" w:name="Potrditev7"/>
    <w:p w14:paraId="753DB7EE" w14:textId="77777777" w:rsidR="00A30F8C" w:rsidRPr="00633D94" w:rsidRDefault="00A30F8C" w:rsidP="00A30F8C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>
        <w:rPr>
          <w:szCs w:val="20"/>
        </w:rPr>
        <w:t>*</w:t>
      </w:r>
      <w:r w:rsidRPr="00633D94">
        <w:rPr>
          <w:szCs w:val="20"/>
        </w:rPr>
        <w:t>.</w:t>
      </w:r>
    </w:p>
    <w:p w14:paraId="5BC61C39" w14:textId="77777777" w:rsidR="00A30F8C" w:rsidRPr="00633D94" w:rsidRDefault="00A30F8C" w:rsidP="00A30F8C">
      <w:pPr>
        <w:rPr>
          <w:szCs w:val="20"/>
        </w:rPr>
      </w:pPr>
    </w:p>
    <w:p w14:paraId="5A358CCC" w14:textId="77777777" w:rsidR="00A30F8C" w:rsidRPr="00633D94" w:rsidRDefault="00A30F8C" w:rsidP="00A30F8C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36762FF" w14:textId="77777777" w:rsidR="00A30F8C" w:rsidRDefault="00A30F8C" w:rsidP="00A30F8C"/>
    <w:p w14:paraId="404DB843" w14:textId="77777777" w:rsidR="00A30F8C" w:rsidRPr="00210205" w:rsidRDefault="00A30F8C" w:rsidP="00A30F8C">
      <w:pPr>
        <w:pStyle w:val="Naslov2"/>
      </w:pPr>
      <w:r w:rsidRPr="00210205">
        <w:t>POSLOVNI PODATKI GOSPODARSKEGA SUBJEKTA IZ SKUPNE PONUDBE*</w:t>
      </w:r>
      <w:r>
        <w:t>*</w:t>
      </w:r>
    </w:p>
    <w:p w14:paraId="00A2C433" w14:textId="77777777" w:rsidR="00A30F8C" w:rsidRPr="00210205" w:rsidRDefault="00A30F8C" w:rsidP="00A30F8C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A30F8C" w:rsidRPr="00633D94" w14:paraId="1F2E69BC" w14:textId="77777777" w:rsidTr="007A62E4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14:paraId="7F4D948B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E48854B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A30F8C" w:rsidRPr="00633D94" w14:paraId="4E17587D" w14:textId="77777777" w:rsidTr="007A62E4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14:paraId="529B22D1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4939DBE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A30F8C" w:rsidRPr="00633D94" w14:paraId="1B2395CB" w14:textId="77777777" w:rsidTr="007A62E4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14:paraId="70AAA4C6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5D803950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A30F8C" w:rsidRPr="00633D94" w14:paraId="79E9C9E0" w14:textId="77777777" w:rsidTr="007A62E4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14:paraId="3F365D85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23AE89D1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A30F8C" w:rsidRPr="00633D94" w14:paraId="6DB05610" w14:textId="77777777" w:rsidTr="007A62E4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14:paraId="18F283FF" w14:textId="77777777" w:rsidR="00A30F8C" w:rsidRPr="00633D94" w:rsidRDefault="00A30F8C" w:rsidP="007A62E4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ABE9D96" w14:textId="77777777" w:rsidR="00A30F8C" w:rsidRPr="00504634" w:rsidRDefault="00A30F8C" w:rsidP="007A62E4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A30F8C" w:rsidRPr="00633D94" w14:paraId="6CB0F276" w14:textId="77777777" w:rsidTr="007A62E4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14:paraId="20E28419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F2764B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A30F8C" w:rsidRPr="00633D94" w14:paraId="4AD11DCE" w14:textId="77777777" w:rsidTr="007A62E4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14:paraId="5B528330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077FBF0E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A30F8C" w:rsidRPr="00633D94" w14:paraId="1F75695C" w14:textId="77777777" w:rsidTr="007A62E4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14:paraId="537137A2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9702CDA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A30F8C" w:rsidRPr="00633D94" w14:paraId="747FC8C6" w14:textId="77777777" w:rsidTr="007A62E4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14:paraId="7657B0CE" w14:textId="77777777" w:rsidR="00A30F8C" w:rsidRPr="00633D94" w:rsidRDefault="00A30F8C" w:rsidP="007A62E4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1D26CC7E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A30F8C" w:rsidRPr="00633D94" w14:paraId="02801186" w14:textId="77777777" w:rsidTr="007A62E4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14:paraId="65464D50" w14:textId="77777777" w:rsidR="00A30F8C" w:rsidRPr="00633D94" w:rsidRDefault="00A30F8C" w:rsidP="007A62E4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5510D9CB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062CEDD1" w14:textId="77777777" w:rsidR="00A30F8C" w:rsidRPr="00633D94" w:rsidRDefault="00A30F8C" w:rsidP="00A30F8C">
      <w:pPr>
        <w:rPr>
          <w:szCs w:val="20"/>
        </w:rPr>
      </w:pPr>
    </w:p>
    <w:p w14:paraId="04AC1DE2" w14:textId="77777777" w:rsidR="00A30F8C" w:rsidRPr="00210205" w:rsidRDefault="00A30F8C" w:rsidP="00A30F8C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A30F8C" w:rsidRPr="00633D94" w14:paraId="0D14E29E" w14:textId="77777777" w:rsidTr="007A62E4">
        <w:tc>
          <w:tcPr>
            <w:tcW w:w="897" w:type="dxa"/>
            <w:shd w:val="clear" w:color="auto" w:fill="auto"/>
            <w:vAlign w:val="center"/>
          </w:tcPr>
          <w:p w14:paraId="5A031EFD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4C8ADD3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61C14966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F29AE6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A30F8C" w:rsidRPr="00633D94" w14:paraId="379B34F0" w14:textId="77777777" w:rsidTr="007A62E4">
        <w:tc>
          <w:tcPr>
            <w:tcW w:w="897" w:type="dxa"/>
            <w:shd w:val="clear" w:color="auto" w:fill="auto"/>
            <w:vAlign w:val="center"/>
          </w:tcPr>
          <w:p w14:paraId="75466D2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9D6ACB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BACB4D5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BA22CBE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430DD5F9" w14:textId="77777777" w:rsidTr="007A62E4">
        <w:tc>
          <w:tcPr>
            <w:tcW w:w="897" w:type="dxa"/>
            <w:shd w:val="clear" w:color="auto" w:fill="auto"/>
            <w:vAlign w:val="center"/>
          </w:tcPr>
          <w:p w14:paraId="584AB2B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4B6833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8D507C3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F97867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6A041E5B" w14:textId="77777777" w:rsidTr="007A62E4">
        <w:tc>
          <w:tcPr>
            <w:tcW w:w="897" w:type="dxa"/>
            <w:shd w:val="clear" w:color="auto" w:fill="auto"/>
            <w:vAlign w:val="center"/>
          </w:tcPr>
          <w:p w14:paraId="04D6966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754212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1883F5D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2F3B21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09EBAF26" w14:textId="77777777" w:rsidTr="007A62E4">
        <w:tc>
          <w:tcPr>
            <w:tcW w:w="897" w:type="dxa"/>
            <w:shd w:val="clear" w:color="auto" w:fill="auto"/>
            <w:vAlign w:val="center"/>
          </w:tcPr>
          <w:p w14:paraId="3B0D6885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C6F798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B960743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5A1594D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1A2716A4" w14:textId="77777777" w:rsidTr="007A62E4">
        <w:tc>
          <w:tcPr>
            <w:tcW w:w="897" w:type="dxa"/>
            <w:shd w:val="clear" w:color="auto" w:fill="auto"/>
            <w:vAlign w:val="center"/>
          </w:tcPr>
          <w:p w14:paraId="31AB05EB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90EDC4B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A25ED82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C1559E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689C40A2" w14:textId="77777777" w:rsidR="00A30F8C" w:rsidRPr="00633D94" w:rsidRDefault="00A30F8C" w:rsidP="00A30F8C"/>
    <w:p w14:paraId="4D686363" w14:textId="77777777" w:rsidR="00A30F8C" w:rsidRPr="00210205" w:rsidRDefault="00A30F8C" w:rsidP="00A30F8C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A30F8C" w:rsidRPr="00633D94" w14:paraId="05AEDD81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38B9B351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472108E9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595FAE5B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46B0BF7C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A30F8C" w:rsidRPr="00633D94" w14:paraId="238B7AA8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20744F18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290B0C29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7DE3C77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3C26438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4270D4E6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38ED4F5B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030A251D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73E6EDA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12F6634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7261989C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7DA446B4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2396EB7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05917C2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4F12692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6FFDCBA8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25289641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118FF93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7117A93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49840E1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767AD6A7" w14:textId="77777777" w:rsidR="00A30F8C" w:rsidRPr="00633D94" w:rsidRDefault="00A30F8C" w:rsidP="00A30F8C"/>
    <w:p w14:paraId="6189B0CA" w14:textId="77777777" w:rsidR="00A30F8C" w:rsidRPr="00633D94" w:rsidRDefault="00A30F8C" w:rsidP="00A30F8C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Pr="0019468F">
        <w:rPr>
          <w:i/>
          <w:szCs w:val="20"/>
        </w:rPr>
        <w:t>Točko 3.1 izpolnijo vsi ponudniki v skupini ponudnikov, razen vodilnega ponudnika, ki izpolni točko 2. Gospodarski subjekt točko 3.1 izpolni v celoti tolikokrat, kolikor je partnerjev v skupni ponudbi.</w:t>
      </w:r>
    </w:p>
    <w:p w14:paraId="7A50136A" w14:textId="77777777" w:rsidR="00A30F8C" w:rsidRDefault="00A30F8C" w:rsidP="00A30F8C"/>
    <w:p w14:paraId="6D05C822" w14:textId="77777777" w:rsidR="00A30F8C" w:rsidRDefault="00A30F8C" w:rsidP="00A30F8C">
      <w:pPr>
        <w:pStyle w:val="Naslov1"/>
      </w:pPr>
      <w:r>
        <w:t>udeležba podizvajalcev</w:t>
      </w:r>
    </w:p>
    <w:p w14:paraId="11DBBFA8" w14:textId="77777777" w:rsidR="00A30F8C" w:rsidRDefault="00A30F8C" w:rsidP="00A30F8C">
      <w:r>
        <w:t>Gospodarski subjekti točko 4 izpolnijo v primeru, da bodo pri izvedbi javnega naročila sodelovali s podizvajalci.</w:t>
      </w:r>
    </w:p>
    <w:p w14:paraId="36545AE3" w14:textId="77777777" w:rsidR="00A30F8C" w:rsidRDefault="00A30F8C" w:rsidP="00A30F8C"/>
    <w:p w14:paraId="5D2F7B8C" w14:textId="77777777" w:rsidR="00A30F8C" w:rsidRDefault="00A30F8C" w:rsidP="00A30F8C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01A395D6" w14:textId="77777777" w:rsidR="00A30F8C" w:rsidRPr="00594096" w:rsidRDefault="00A30F8C" w:rsidP="00A30F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A30F8C" w:rsidRPr="00DE5639" w14:paraId="2BEF82C8" w14:textId="77777777" w:rsidTr="007A62E4">
        <w:tc>
          <w:tcPr>
            <w:tcW w:w="567" w:type="dxa"/>
          </w:tcPr>
          <w:p w14:paraId="7BB7DC66" w14:textId="77777777" w:rsidR="00A30F8C" w:rsidRPr="00DE5639" w:rsidRDefault="00A30F8C" w:rsidP="007A62E4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78F34F5" w14:textId="77777777" w:rsidR="00A30F8C" w:rsidRPr="00DE5639" w:rsidRDefault="00A30F8C" w:rsidP="007A62E4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A30F8C" w:rsidRPr="00DE5639" w14:paraId="189D8989" w14:textId="77777777" w:rsidTr="007A62E4">
        <w:tc>
          <w:tcPr>
            <w:tcW w:w="567" w:type="dxa"/>
          </w:tcPr>
          <w:p w14:paraId="1E78FC17" w14:textId="77777777" w:rsidR="00A30F8C" w:rsidRPr="00DE5639" w:rsidRDefault="00A30F8C" w:rsidP="007A62E4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226BB222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46708E11" w14:textId="77777777" w:rsidTr="007A62E4">
        <w:tc>
          <w:tcPr>
            <w:tcW w:w="567" w:type="dxa"/>
          </w:tcPr>
          <w:p w14:paraId="6EB215AC" w14:textId="77777777" w:rsidR="00A30F8C" w:rsidRPr="00DE5639" w:rsidRDefault="00A30F8C" w:rsidP="007A62E4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40F65D92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1C653293" w14:textId="77777777" w:rsidTr="007A62E4">
        <w:tc>
          <w:tcPr>
            <w:tcW w:w="567" w:type="dxa"/>
          </w:tcPr>
          <w:p w14:paraId="67070ED2" w14:textId="77777777" w:rsidR="00A30F8C" w:rsidRPr="00DE5639" w:rsidRDefault="00A30F8C" w:rsidP="007A62E4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14D076AB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2AE1CE60" w14:textId="77777777" w:rsidTr="007A62E4">
        <w:tc>
          <w:tcPr>
            <w:tcW w:w="567" w:type="dxa"/>
          </w:tcPr>
          <w:p w14:paraId="7151EA92" w14:textId="77777777" w:rsidR="00A30F8C" w:rsidRPr="00DE5639" w:rsidRDefault="00A30F8C" w:rsidP="007A62E4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6EA0D394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0F6AFC7F" w14:textId="77777777" w:rsidTr="007A62E4">
        <w:tc>
          <w:tcPr>
            <w:tcW w:w="567" w:type="dxa"/>
          </w:tcPr>
          <w:p w14:paraId="33B70B39" w14:textId="77777777" w:rsidR="00A30F8C" w:rsidRPr="00DE5639" w:rsidRDefault="00A30F8C" w:rsidP="007A62E4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10365517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653CE7" w14:textId="77777777" w:rsidR="00A30F8C" w:rsidRDefault="00A30F8C" w:rsidP="00A30F8C">
      <w:pPr>
        <w:rPr>
          <w:rFonts w:cs="Arial"/>
          <w:i/>
          <w:sz w:val="18"/>
          <w:szCs w:val="18"/>
          <w:highlight w:val="yellow"/>
        </w:rPr>
      </w:pPr>
    </w:p>
    <w:p w14:paraId="44DE1633" w14:textId="77777777" w:rsidR="00A30F8C" w:rsidRDefault="00A30F8C" w:rsidP="00A30F8C">
      <w:pPr>
        <w:pStyle w:val="Naslov2"/>
      </w:pPr>
      <w:r>
        <w:lastRenderedPageBreak/>
        <w:t>POSLOVNI PODATKI O PODIZVAJALCU***</w:t>
      </w:r>
    </w:p>
    <w:p w14:paraId="170689C8" w14:textId="77777777" w:rsidR="00A30F8C" w:rsidRDefault="00A30F8C" w:rsidP="00A30F8C">
      <w:pPr>
        <w:pStyle w:val="Naslov3"/>
        <w:numPr>
          <w:ilvl w:val="2"/>
          <w:numId w:val="10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A30F8C" w:rsidRPr="00DE5639" w14:paraId="124D2DBC" w14:textId="77777777" w:rsidTr="007A62E4">
        <w:trPr>
          <w:trHeight w:val="170"/>
        </w:trPr>
        <w:tc>
          <w:tcPr>
            <w:tcW w:w="4497" w:type="dxa"/>
          </w:tcPr>
          <w:p w14:paraId="70E07CAB" w14:textId="77777777" w:rsidR="00A30F8C" w:rsidRPr="00DE5639" w:rsidRDefault="00A30F8C" w:rsidP="007A62E4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605" w:type="dxa"/>
          </w:tcPr>
          <w:p w14:paraId="6F1BA31B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332052F7" w14:textId="77777777" w:rsidTr="007A62E4">
        <w:trPr>
          <w:trHeight w:val="170"/>
        </w:trPr>
        <w:tc>
          <w:tcPr>
            <w:tcW w:w="4497" w:type="dxa"/>
          </w:tcPr>
          <w:p w14:paraId="35E04091" w14:textId="77777777" w:rsidR="00A30F8C" w:rsidRPr="00DE5639" w:rsidRDefault="00A30F8C" w:rsidP="007A62E4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7719C826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1C078479" w14:textId="77777777" w:rsidTr="007A62E4">
        <w:trPr>
          <w:trHeight w:val="170"/>
        </w:trPr>
        <w:tc>
          <w:tcPr>
            <w:tcW w:w="4497" w:type="dxa"/>
          </w:tcPr>
          <w:p w14:paraId="7A1B9CA0" w14:textId="77777777" w:rsidR="00A30F8C" w:rsidRPr="00DE5639" w:rsidRDefault="00A30F8C" w:rsidP="007A62E4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1054B099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64EF26D4" w14:textId="77777777" w:rsidTr="007A62E4">
        <w:trPr>
          <w:trHeight w:val="170"/>
        </w:trPr>
        <w:tc>
          <w:tcPr>
            <w:tcW w:w="4497" w:type="dxa"/>
          </w:tcPr>
          <w:p w14:paraId="6771D3D9" w14:textId="77777777" w:rsidR="00A30F8C" w:rsidRPr="00DE5639" w:rsidRDefault="00A30F8C" w:rsidP="007A62E4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14D90706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199948C4" w14:textId="77777777" w:rsidTr="007A62E4">
        <w:trPr>
          <w:trHeight w:val="170"/>
        </w:trPr>
        <w:tc>
          <w:tcPr>
            <w:tcW w:w="4497" w:type="dxa"/>
          </w:tcPr>
          <w:p w14:paraId="45B16EF4" w14:textId="77777777" w:rsidR="00A30F8C" w:rsidRPr="00DE5639" w:rsidRDefault="00A30F8C" w:rsidP="007A62E4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42FA5B9C" w14:textId="77777777" w:rsidR="00A30F8C" w:rsidRPr="00DE5639" w:rsidRDefault="00A30F8C" w:rsidP="007A62E4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3197E122" w14:textId="77777777" w:rsidTr="007A62E4">
        <w:trPr>
          <w:trHeight w:val="170"/>
        </w:trPr>
        <w:tc>
          <w:tcPr>
            <w:tcW w:w="4497" w:type="dxa"/>
          </w:tcPr>
          <w:p w14:paraId="2889398F" w14:textId="77777777" w:rsidR="00A30F8C" w:rsidRPr="00DE5639" w:rsidRDefault="00A30F8C" w:rsidP="007A62E4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3371D8D3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7DC5247E" w14:textId="77777777" w:rsidTr="007A62E4">
        <w:trPr>
          <w:trHeight w:val="170"/>
        </w:trPr>
        <w:tc>
          <w:tcPr>
            <w:tcW w:w="4497" w:type="dxa"/>
          </w:tcPr>
          <w:p w14:paraId="2AA49DF5" w14:textId="77777777" w:rsidR="00A30F8C" w:rsidRPr="00DE5639" w:rsidRDefault="00A30F8C" w:rsidP="007A62E4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084C9A39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40EDC4A1" w14:textId="77777777" w:rsidTr="007A62E4">
        <w:trPr>
          <w:trHeight w:val="170"/>
        </w:trPr>
        <w:tc>
          <w:tcPr>
            <w:tcW w:w="4497" w:type="dxa"/>
          </w:tcPr>
          <w:p w14:paraId="0F15E0ED" w14:textId="77777777" w:rsidR="00A30F8C" w:rsidRPr="00DE5639" w:rsidRDefault="00A30F8C" w:rsidP="007A62E4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55628DFB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3442837B" w14:textId="77777777" w:rsidTr="007A62E4">
        <w:trPr>
          <w:trHeight w:val="170"/>
        </w:trPr>
        <w:tc>
          <w:tcPr>
            <w:tcW w:w="4497" w:type="dxa"/>
          </w:tcPr>
          <w:p w14:paraId="7C9D2449" w14:textId="77777777" w:rsidR="00A30F8C" w:rsidRPr="00DE5639" w:rsidRDefault="00A30F8C" w:rsidP="007A62E4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3385EF85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14768363" w14:textId="77777777" w:rsidTr="007A62E4">
        <w:trPr>
          <w:trHeight w:val="170"/>
        </w:trPr>
        <w:tc>
          <w:tcPr>
            <w:tcW w:w="4497" w:type="dxa"/>
          </w:tcPr>
          <w:p w14:paraId="76BAC811" w14:textId="77777777" w:rsidR="00A30F8C" w:rsidRPr="00DE5639" w:rsidRDefault="00A30F8C" w:rsidP="007A62E4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769A31D4" w14:textId="77777777" w:rsidR="00A30F8C" w:rsidRPr="00DE5639" w:rsidRDefault="00A30F8C" w:rsidP="007A62E4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19B19B3" w14:textId="77777777" w:rsidR="00A30F8C" w:rsidRDefault="00A30F8C" w:rsidP="00A30F8C">
      <w:pPr>
        <w:pStyle w:val="Naslov3"/>
        <w:numPr>
          <w:ilvl w:val="2"/>
          <w:numId w:val="10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A30F8C" w:rsidRPr="00633D94" w14:paraId="2FA6740A" w14:textId="77777777" w:rsidTr="007A62E4">
        <w:tc>
          <w:tcPr>
            <w:tcW w:w="988" w:type="dxa"/>
            <w:shd w:val="clear" w:color="auto" w:fill="auto"/>
            <w:vAlign w:val="center"/>
          </w:tcPr>
          <w:p w14:paraId="5635AC5C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422386F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0FDBF39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1B8ABF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A30F8C" w:rsidRPr="00633D94" w14:paraId="271991A2" w14:textId="77777777" w:rsidTr="007A62E4">
        <w:tc>
          <w:tcPr>
            <w:tcW w:w="988" w:type="dxa"/>
            <w:shd w:val="clear" w:color="auto" w:fill="auto"/>
            <w:vAlign w:val="center"/>
          </w:tcPr>
          <w:p w14:paraId="1FBE7562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8A9EA9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999B9AF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75611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1E7B04C9" w14:textId="77777777" w:rsidTr="007A62E4">
        <w:tc>
          <w:tcPr>
            <w:tcW w:w="988" w:type="dxa"/>
            <w:shd w:val="clear" w:color="auto" w:fill="auto"/>
            <w:vAlign w:val="center"/>
          </w:tcPr>
          <w:p w14:paraId="1AF4C035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A7E684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E72458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0E2239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6DDD806A" w14:textId="77777777" w:rsidTr="007A62E4">
        <w:tc>
          <w:tcPr>
            <w:tcW w:w="988" w:type="dxa"/>
            <w:shd w:val="clear" w:color="auto" w:fill="auto"/>
            <w:vAlign w:val="center"/>
          </w:tcPr>
          <w:p w14:paraId="707352B5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338D2BB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05F915D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FC7C501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5C93A782" w14:textId="77777777" w:rsidTr="007A62E4">
        <w:tc>
          <w:tcPr>
            <w:tcW w:w="988" w:type="dxa"/>
            <w:shd w:val="clear" w:color="auto" w:fill="auto"/>
            <w:vAlign w:val="center"/>
          </w:tcPr>
          <w:p w14:paraId="6594668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92E4B5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00D43F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7F4274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04041F63" w14:textId="77777777" w:rsidTr="007A62E4">
        <w:tc>
          <w:tcPr>
            <w:tcW w:w="988" w:type="dxa"/>
            <w:shd w:val="clear" w:color="auto" w:fill="auto"/>
            <w:vAlign w:val="center"/>
          </w:tcPr>
          <w:p w14:paraId="278E027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E0159B6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4DB63B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F8D8A6C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D34DDC0" w14:textId="77777777" w:rsidR="00A30F8C" w:rsidRDefault="00A30F8C" w:rsidP="00A30F8C">
      <w:pPr>
        <w:pStyle w:val="Naslov3"/>
        <w:numPr>
          <w:ilvl w:val="2"/>
          <w:numId w:val="10"/>
        </w:numPr>
      </w:pPr>
      <w:r w:rsidRPr="00210205">
        <w:t>Podatki o delih podizvajalca</w:t>
      </w:r>
    </w:p>
    <w:p w14:paraId="602BDED9" w14:textId="77777777" w:rsidR="00A30F8C" w:rsidRDefault="00A30F8C" w:rsidP="00A30F8C"/>
    <w:p w14:paraId="0E110B58" w14:textId="77777777" w:rsidR="00A30F8C" w:rsidRDefault="00A30F8C" w:rsidP="00A30F8C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3EECE0A6" w14:textId="77777777" w:rsidR="00A30F8C" w:rsidRDefault="00A30F8C" w:rsidP="00A30F8C"/>
    <w:p w14:paraId="20730431" w14:textId="77777777" w:rsidR="00A30F8C" w:rsidRPr="00633D94" w:rsidRDefault="00A30F8C" w:rsidP="00A30F8C">
      <w:pPr>
        <w:rPr>
          <w:szCs w:val="20"/>
        </w:rPr>
      </w:pPr>
      <w:r w:rsidRPr="00633D94">
        <w:rPr>
          <w:szCs w:val="20"/>
        </w:rPr>
        <w:t xml:space="preserve">VSAKA VRSTA </w:t>
      </w:r>
      <w:r>
        <w:rPr>
          <w:szCs w:val="20"/>
        </w:rPr>
        <w:t>DOBAVE BLAGA</w:t>
      </w:r>
      <w:r w:rsidRPr="00633D94">
        <w:rPr>
          <w:szCs w:val="20"/>
        </w:rPr>
        <w:t xml:space="preserve"> PODIZVAJALCA, KI JIH BO OPRAVLJAL:</w:t>
      </w:r>
    </w:p>
    <w:p w14:paraId="77749501" w14:textId="77777777" w:rsidR="00A30F8C" w:rsidRPr="00633D94" w:rsidRDefault="00A30F8C" w:rsidP="00A30F8C">
      <w:pPr>
        <w:rPr>
          <w:szCs w:val="20"/>
        </w:rPr>
      </w:pPr>
    </w:p>
    <w:p w14:paraId="4E8532F6" w14:textId="77777777" w:rsidR="00A30F8C" w:rsidRPr="00633D94" w:rsidRDefault="00A30F8C" w:rsidP="00A30F8C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6700DAE9" w14:textId="77777777" w:rsidR="00A30F8C" w:rsidRPr="00633D94" w:rsidRDefault="00A30F8C" w:rsidP="00A30F8C">
      <w:pPr>
        <w:rPr>
          <w:szCs w:val="20"/>
        </w:rPr>
      </w:pPr>
    </w:p>
    <w:p w14:paraId="26DB0ACA" w14:textId="77777777" w:rsidR="00A30F8C" w:rsidRPr="00633D94" w:rsidRDefault="00A30F8C" w:rsidP="00A30F8C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3C39C1AC" w14:textId="77777777" w:rsidR="00A30F8C" w:rsidRPr="00633D94" w:rsidRDefault="00A30F8C" w:rsidP="00A30F8C">
      <w:pPr>
        <w:rPr>
          <w:szCs w:val="20"/>
        </w:rPr>
      </w:pPr>
    </w:p>
    <w:p w14:paraId="0EC7B89B" w14:textId="77777777" w:rsidR="00A30F8C" w:rsidRPr="00064B1A" w:rsidRDefault="00A30F8C" w:rsidP="00A30F8C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1F01D2F9" w14:textId="77777777" w:rsidR="00A30F8C" w:rsidRDefault="00A30F8C" w:rsidP="00A30F8C">
      <w:pPr>
        <w:pStyle w:val="Odstavekseznama"/>
      </w:pPr>
    </w:p>
    <w:p w14:paraId="24076AEF" w14:textId="77777777" w:rsidR="00A30F8C" w:rsidRPr="00633D94" w:rsidRDefault="00A30F8C" w:rsidP="00A30F8C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4B9E0972" w14:textId="77777777" w:rsidR="00A30F8C" w:rsidRDefault="00A30F8C" w:rsidP="00A30F8C">
      <w:pPr>
        <w:spacing w:line="240" w:lineRule="auto"/>
        <w:jc w:val="left"/>
      </w:pPr>
    </w:p>
    <w:p w14:paraId="08DD4437" w14:textId="77777777" w:rsidR="00A30F8C" w:rsidRDefault="00A30F8C" w:rsidP="00A30F8C">
      <w:pPr>
        <w:spacing w:line="240" w:lineRule="auto"/>
        <w:jc w:val="left"/>
      </w:pPr>
    </w:p>
    <w:p w14:paraId="2B8EB7BE" w14:textId="77777777" w:rsidR="00A30F8C" w:rsidRDefault="00A30F8C" w:rsidP="00A30F8C">
      <w:pPr>
        <w:spacing w:line="240" w:lineRule="auto"/>
        <w:jc w:val="left"/>
      </w:pPr>
    </w:p>
    <w:p w14:paraId="1D2BAB9F" w14:textId="77777777" w:rsidR="00A30F8C" w:rsidRPr="009600E6" w:rsidRDefault="00A30F8C" w:rsidP="00A30F8C">
      <w:pPr>
        <w:spacing w:line="240" w:lineRule="auto"/>
        <w:jc w:val="left"/>
        <w:rPr>
          <w:b/>
          <w:bCs/>
        </w:rPr>
      </w:pPr>
      <w:r w:rsidRPr="009600E6">
        <w:rPr>
          <w:b/>
          <w:bCs/>
        </w:rPr>
        <w:lastRenderedPageBreak/>
        <w:t>5. IZJAVA</w:t>
      </w:r>
    </w:p>
    <w:p w14:paraId="2F63C40F" w14:textId="77777777" w:rsidR="00A30F8C" w:rsidRDefault="00A30F8C" w:rsidP="00A30F8C">
      <w:pPr>
        <w:spacing w:line="240" w:lineRule="auto"/>
        <w:jc w:val="left"/>
      </w:pPr>
    </w:p>
    <w:p w14:paraId="2165505D" w14:textId="77777777" w:rsidR="00A30F8C" w:rsidRPr="009600E6" w:rsidRDefault="00A30F8C" w:rsidP="00A30F8C">
      <w:pPr>
        <w:rPr>
          <w:rFonts w:cs="Arial"/>
          <w:szCs w:val="20"/>
        </w:rPr>
      </w:pPr>
      <w:r w:rsidRPr="009600E6">
        <w:t xml:space="preserve">Gospodarski subjekt potrjuje, da ni povezan s funkcionarjem in po njegovem vedenju ni povezan z družinskim članom funkcionarja na način, določen v prvem odstavku 35. člena Zakon o integriteti in preprečevanju korupcije (Uradni list RS, št. 69/11 – uradno prečiščeno besedilo in 158/20; v nadaljnjem besedilu </w:t>
      </w:r>
      <w:proofErr w:type="spellStart"/>
      <w:r w:rsidRPr="009600E6">
        <w:t>ZIntPK</w:t>
      </w:r>
      <w:proofErr w:type="spellEnd"/>
      <w:r w:rsidRPr="009600E6">
        <w:t>).</w:t>
      </w:r>
    </w:p>
    <w:p w14:paraId="46C8BC41" w14:textId="77777777" w:rsidR="00A30F8C" w:rsidRDefault="00A30F8C" w:rsidP="00A30F8C">
      <w:pPr>
        <w:spacing w:line="240" w:lineRule="auto"/>
        <w:jc w:val="left"/>
      </w:pPr>
    </w:p>
    <w:p w14:paraId="1DEAD37F" w14:textId="77777777" w:rsidR="00A30F8C" w:rsidRDefault="00A30F8C" w:rsidP="00A30F8C">
      <w:pPr>
        <w:spacing w:line="240" w:lineRule="auto"/>
        <w:jc w:val="left"/>
      </w:pPr>
    </w:p>
    <w:p w14:paraId="54C0665C" w14:textId="77777777" w:rsidR="00A30F8C" w:rsidRDefault="00A30F8C" w:rsidP="00A30F8C"/>
    <w:tbl>
      <w:tblPr>
        <w:tblW w:w="0" w:type="auto"/>
        <w:tblLook w:val="04A0" w:firstRow="1" w:lastRow="0" w:firstColumn="1" w:lastColumn="0" w:noHBand="0" w:noVBand="1"/>
      </w:tblPr>
      <w:tblGrid>
        <w:gridCol w:w="3018"/>
        <w:gridCol w:w="3004"/>
        <w:gridCol w:w="3048"/>
      </w:tblGrid>
      <w:tr w:rsidR="00A30F8C" w:rsidRPr="00DE5639" w14:paraId="645D65F5" w14:textId="77777777" w:rsidTr="007A62E4">
        <w:tc>
          <w:tcPr>
            <w:tcW w:w="3070" w:type="dxa"/>
          </w:tcPr>
          <w:p w14:paraId="7423AC3D" w14:textId="77777777" w:rsidR="00A30F8C" w:rsidRPr="00DE5639" w:rsidRDefault="00A30F8C" w:rsidP="007A62E4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14:paraId="179391AE" w14:textId="77777777" w:rsidR="00A30F8C" w:rsidRPr="00DE5639" w:rsidRDefault="00A30F8C" w:rsidP="007A62E4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13487AE2" w14:textId="77777777" w:rsidR="00A30F8C" w:rsidRPr="00DE5639" w:rsidRDefault="00A30F8C" w:rsidP="007A62E4">
            <w:pPr>
              <w:jc w:val="center"/>
            </w:pPr>
          </w:p>
        </w:tc>
        <w:tc>
          <w:tcPr>
            <w:tcW w:w="3070" w:type="dxa"/>
          </w:tcPr>
          <w:p w14:paraId="5E9EEC31" w14:textId="77777777" w:rsidR="00A30F8C" w:rsidRPr="00DE5639" w:rsidRDefault="00A30F8C" w:rsidP="007A62E4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14:paraId="11D80791" w14:textId="77777777" w:rsidR="00A30F8C" w:rsidRPr="00DE5639" w:rsidRDefault="00A30F8C" w:rsidP="007A62E4"/>
          <w:p w14:paraId="27A71181" w14:textId="77777777" w:rsidR="00A30F8C" w:rsidRDefault="00A30F8C" w:rsidP="007A62E4">
            <w:r>
              <w:t>_________________</w:t>
            </w:r>
          </w:p>
          <w:p w14:paraId="4F5754CF" w14:textId="77777777" w:rsidR="00A30F8C" w:rsidRPr="00DE5639" w:rsidRDefault="00A30F8C" w:rsidP="007A62E4">
            <w:r w:rsidRPr="00DE5639">
              <w:t>Podpis:</w:t>
            </w:r>
          </w:p>
        </w:tc>
      </w:tr>
    </w:tbl>
    <w:p w14:paraId="6E1D6342" w14:textId="77777777" w:rsidR="00A30F8C" w:rsidRDefault="00A30F8C" w:rsidP="00A30F8C"/>
    <w:p w14:paraId="6B7CD10B" w14:textId="77777777" w:rsidR="0067400E" w:rsidRPr="00A30F8C" w:rsidRDefault="0067400E" w:rsidP="00A30F8C"/>
    <w:sectPr w:rsidR="0067400E" w:rsidRPr="00A30F8C" w:rsidSect="003D2D64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AE5F24" w14:textId="77777777" w:rsidR="00FA78F6" w:rsidRDefault="00FA78F6" w:rsidP="00107834">
      <w:pPr>
        <w:spacing w:line="240" w:lineRule="auto"/>
      </w:pPr>
      <w:r>
        <w:separator/>
      </w:r>
    </w:p>
  </w:endnote>
  <w:endnote w:type="continuationSeparator" w:id="0">
    <w:p w14:paraId="1D8377E4" w14:textId="77777777" w:rsidR="00FA78F6" w:rsidRDefault="00FA78F6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4D6E8" w14:textId="60D2F900" w:rsidR="0067400E" w:rsidRPr="0095713A" w:rsidRDefault="000B4A90" w:rsidP="002014ED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center"/>
      <w:rPr>
        <w:sz w:val="16"/>
        <w:szCs w:val="16"/>
      </w:rPr>
    </w:pPr>
    <w:r>
      <w:rPr>
        <w:rFonts w:cs="Arial"/>
        <w:sz w:val="16"/>
        <w:szCs w:val="16"/>
      </w:rPr>
      <w:t>01.6-</w:t>
    </w:r>
    <w:r w:rsidR="00A30F8C">
      <w:rPr>
        <w:rFonts w:cs="Arial"/>
        <w:sz w:val="16"/>
        <w:szCs w:val="16"/>
      </w:rPr>
      <w:t>60</w:t>
    </w:r>
    <w:r w:rsidRPr="002014ED">
      <w:rPr>
        <w:rFonts w:cs="Arial"/>
        <w:sz w:val="16"/>
        <w:szCs w:val="16"/>
      </w:rPr>
      <w:t>/</w:t>
    </w:r>
    <w:r w:rsidR="00A30F8C">
      <w:rPr>
        <w:rFonts w:cs="Arial"/>
        <w:sz w:val="16"/>
        <w:szCs w:val="16"/>
      </w:rPr>
      <w:t>4</w:t>
    </w:r>
    <w:r w:rsidRPr="002014ED">
      <w:rPr>
        <w:rFonts w:cs="Arial"/>
        <w:sz w:val="16"/>
        <w:szCs w:val="16"/>
      </w:rPr>
      <w:t>-</w:t>
    </w:r>
    <w:r w:rsidR="003C700C">
      <w:rPr>
        <w:rFonts w:cs="Arial"/>
        <w:sz w:val="16"/>
        <w:szCs w:val="16"/>
      </w:rPr>
      <w:t>2</w:t>
    </w:r>
    <w:r w:rsidR="00DC34CE">
      <w:rPr>
        <w:rFonts w:cs="Arial"/>
        <w:sz w:val="16"/>
        <w:szCs w:val="16"/>
      </w:rPr>
      <w:t>4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BB495" w14:textId="77777777" w:rsidR="00FA78F6" w:rsidRDefault="00FA78F6" w:rsidP="00107834">
      <w:pPr>
        <w:spacing w:line="240" w:lineRule="auto"/>
      </w:pPr>
      <w:r>
        <w:separator/>
      </w:r>
    </w:p>
  </w:footnote>
  <w:footnote w:type="continuationSeparator" w:id="0">
    <w:p w14:paraId="474F76FE" w14:textId="77777777" w:rsidR="00FA78F6" w:rsidRDefault="00FA78F6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D815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78946">
    <w:abstractNumId w:val="9"/>
  </w:num>
  <w:num w:numId="2" w16cid:durableId="1398435874">
    <w:abstractNumId w:val="7"/>
  </w:num>
  <w:num w:numId="3" w16cid:durableId="1937907543">
    <w:abstractNumId w:val="6"/>
  </w:num>
  <w:num w:numId="4" w16cid:durableId="972979282">
    <w:abstractNumId w:val="1"/>
  </w:num>
  <w:num w:numId="5" w16cid:durableId="862478756">
    <w:abstractNumId w:val="0"/>
  </w:num>
  <w:num w:numId="6" w16cid:durableId="1918978603">
    <w:abstractNumId w:val="5"/>
  </w:num>
  <w:num w:numId="7" w16cid:durableId="1829318839">
    <w:abstractNumId w:val="4"/>
  </w:num>
  <w:num w:numId="8" w16cid:durableId="1858732306">
    <w:abstractNumId w:val="11"/>
  </w:num>
  <w:num w:numId="9" w16cid:durableId="1838226434">
    <w:abstractNumId w:val="21"/>
  </w:num>
  <w:num w:numId="10" w16cid:durableId="285279651">
    <w:abstractNumId w:val="14"/>
  </w:num>
  <w:num w:numId="11" w16cid:durableId="1784499702">
    <w:abstractNumId w:val="15"/>
  </w:num>
  <w:num w:numId="12" w16cid:durableId="1130393066">
    <w:abstractNumId w:val="20"/>
  </w:num>
  <w:num w:numId="13" w16cid:durableId="1487672174">
    <w:abstractNumId w:val="9"/>
  </w:num>
  <w:num w:numId="14" w16cid:durableId="1660764862">
    <w:abstractNumId w:val="7"/>
  </w:num>
  <w:num w:numId="15" w16cid:durableId="1101686283">
    <w:abstractNumId w:val="6"/>
  </w:num>
  <w:num w:numId="16" w16cid:durableId="1935823807">
    <w:abstractNumId w:val="1"/>
  </w:num>
  <w:num w:numId="17" w16cid:durableId="296492843">
    <w:abstractNumId w:val="0"/>
  </w:num>
  <w:num w:numId="18" w16cid:durableId="26954266">
    <w:abstractNumId w:val="22"/>
  </w:num>
  <w:num w:numId="19" w16cid:durableId="2128549895">
    <w:abstractNumId w:val="23"/>
  </w:num>
  <w:num w:numId="20" w16cid:durableId="1041706973">
    <w:abstractNumId w:val="5"/>
  </w:num>
  <w:num w:numId="21" w16cid:durableId="1685784784">
    <w:abstractNumId w:val="4"/>
  </w:num>
  <w:num w:numId="22" w16cid:durableId="1288779300">
    <w:abstractNumId w:val="8"/>
  </w:num>
  <w:num w:numId="23" w16cid:durableId="149294001">
    <w:abstractNumId w:val="3"/>
  </w:num>
  <w:num w:numId="24" w16cid:durableId="1116406328">
    <w:abstractNumId w:val="2"/>
  </w:num>
  <w:num w:numId="25" w16cid:durableId="701202333">
    <w:abstractNumId w:val="14"/>
  </w:num>
  <w:num w:numId="26" w16cid:durableId="1933468471">
    <w:abstractNumId w:val="12"/>
  </w:num>
  <w:num w:numId="27" w16cid:durableId="1260454381">
    <w:abstractNumId w:val="17"/>
  </w:num>
  <w:num w:numId="28" w16cid:durableId="2083210738">
    <w:abstractNumId w:val="10"/>
  </w:num>
  <w:num w:numId="29" w16cid:durableId="197202807">
    <w:abstractNumId w:val="18"/>
  </w:num>
  <w:num w:numId="30" w16cid:durableId="1901402871">
    <w:abstractNumId w:val="14"/>
  </w:num>
  <w:num w:numId="31" w16cid:durableId="368846955">
    <w:abstractNumId w:val="14"/>
  </w:num>
  <w:num w:numId="32" w16cid:durableId="1119377131">
    <w:abstractNumId w:val="13"/>
  </w:num>
  <w:num w:numId="33" w16cid:durableId="583415836">
    <w:abstractNumId w:val="14"/>
  </w:num>
  <w:num w:numId="34" w16cid:durableId="1645886655">
    <w:abstractNumId w:val="14"/>
  </w:num>
  <w:num w:numId="35" w16cid:durableId="695814015">
    <w:abstractNumId w:val="14"/>
  </w:num>
  <w:num w:numId="36" w16cid:durableId="1508057948">
    <w:abstractNumId w:val="14"/>
  </w:num>
  <w:num w:numId="37" w16cid:durableId="1467432154">
    <w:abstractNumId w:val="19"/>
  </w:num>
  <w:num w:numId="38" w16cid:durableId="1306858642">
    <w:abstractNumId w:val="14"/>
  </w:num>
  <w:num w:numId="39" w16cid:durableId="1221089428">
    <w:abstractNumId w:val="14"/>
  </w:num>
  <w:num w:numId="40" w16cid:durableId="590893519">
    <w:abstractNumId w:val="14"/>
  </w:num>
  <w:num w:numId="41" w16cid:durableId="330915595">
    <w:abstractNumId w:val="14"/>
  </w:num>
  <w:num w:numId="42" w16cid:durableId="1657689491">
    <w:abstractNumId w:val="14"/>
  </w:num>
  <w:num w:numId="43" w16cid:durableId="653996505">
    <w:abstractNumId w:val="14"/>
  </w:num>
  <w:num w:numId="44" w16cid:durableId="821043277">
    <w:abstractNumId w:val="14"/>
  </w:num>
  <w:num w:numId="45" w16cid:durableId="105006557">
    <w:abstractNumId w:val="16"/>
  </w:num>
  <w:num w:numId="46" w16cid:durableId="122619781">
    <w:abstractNumId w:val="14"/>
  </w:num>
  <w:num w:numId="47" w16cid:durableId="2382540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B4A90"/>
    <w:rsid w:val="000E2369"/>
    <w:rsid w:val="000F386D"/>
    <w:rsid w:val="000F75C6"/>
    <w:rsid w:val="0010009B"/>
    <w:rsid w:val="00107834"/>
    <w:rsid w:val="00121797"/>
    <w:rsid w:val="001318C1"/>
    <w:rsid w:val="0013311A"/>
    <w:rsid w:val="00156704"/>
    <w:rsid w:val="0019468F"/>
    <w:rsid w:val="001A1504"/>
    <w:rsid w:val="001A6646"/>
    <w:rsid w:val="002014ED"/>
    <w:rsid w:val="00205ED9"/>
    <w:rsid w:val="00210205"/>
    <w:rsid w:val="00220C1F"/>
    <w:rsid w:val="00224601"/>
    <w:rsid w:val="00240E93"/>
    <w:rsid w:val="00242281"/>
    <w:rsid w:val="002760F5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00C"/>
    <w:rsid w:val="003C7DB9"/>
    <w:rsid w:val="003D2D64"/>
    <w:rsid w:val="003E7930"/>
    <w:rsid w:val="00415FE8"/>
    <w:rsid w:val="00431E63"/>
    <w:rsid w:val="00434385"/>
    <w:rsid w:val="00454E65"/>
    <w:rsid w:val="00455CB9"/>
    <w:rsid w:val="00455F3B"/>
    <w:rsid w:val="004B7F76"/>
    <w:rsid w:val="004C4A57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D5A58"/>
    <w:rsid w:val="005F233F"/>
    <w:rsid w:val="00607871"/>
    <w:rsid w:val="00612607"/>
    <w:rsid w:val="00620909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97FD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B1521"/>
    <w:rsid w:val="009C5AF3"/>
    <w:rsid w:val="009E0EC0"/>
    <w:rsid w:val="009E22F2"/>
    <w:rsid w:val="009F2C95"/>
    <w:rsid w:val="00A061DF"/>
    <w:rsid w:val="00A211A3"/>
    <w:rsid w:val="00A269B3"/>
    <w:rsid w:val="00A30F8C"/>
    <w:rsid w:val="00A66860"/>
    <w:rsid w:val="00A71C46"/>
    <w:rsid w:val="00A84CFE"/>
    <w:rsid w:val="00A85A11"/>
    <w:rsid w:val="00A92B8E"/>
    <w:rsid w:val="00AA2551"/>
    <w:rsid w:val="00AB6E35"/>
    <w:rsid w:val="00B144D9"/>
    <w:rsid w:val="00B26FAF"/>
    <w:rsid w:val="00B51631"/>
    <w:rsid w:val="00B6087C"/>
    <w:rsid w:val="00B775C0"/>
    <w:rsid w:val="00B8153D"/>
    <w:rsid w:val="00B820BD"/>
    <w:rsid w:val="00B9508F"/>
    <w:rsid w:val="00B964B3"/>
    <w:rsid w:val="00BA43A4"/>
    <w:rsid w:val="00BD605A"/>
    <w:rsid w:val="00BD6D17"/>
    <w:rsid w:val="00BF4E57"/>
    <w:rsid w:val="00C20791"/>
    <w:rsid w:val="00C44C5D"/>
    <w:rsid w:val="00C6028B"/>
    <w:rsid w:val="00C64F8D"/>
    <w:rsid w:val="00C72533"/>
    <w:rsid w:val="00C90CBC"/>
    <w:rsid w:val="00CC3A9A"/>
    <w:rsid w:val="00CF0A79"/>
    <w:rsid w:val="00D25EBA"/>
    <w:rsid w:val="00D34D52"/>
    <w:rsid w:val="00D80556"/>
    <w:rsid w:val="00DC34CE"/>
    <w:rsid w:val="00DE177A"/>
    <w:rsid w:val="00DE5639"/>
    <w:rsid w:val="00DE571D"/>
    <w:rsid w:val="00DF4AEA"/>
    <w:rsid w:val="00E0070E"/>
    <w:rsid w:val="00E17384"/>
    <w:rsid w:val="00E25E64"/>
    <w:rsid w:val="00E47DFF"/>
    <w:rsid w:val="00E52A0D"/>
    <w:rsid w:val="00E7577B"/>
    <w:rsid w:val="00EB6425"/>
    <w:rsid w:val="00EC369E"/>
    <w:rsid w:val="00EF0D79"/>
    <w:rsid w:val="00EF5B17"/>
    <w:rsid w:val="00F014F4"/>
    <w:rsid w:val="00F20662"/>
    <w:rsid w:val="00F40D14"/>
    <w:rsid w:val="00F646EA"/>
    <w:rsid w:val="00FA78F6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72E089"/>
  <w14:defaultImageDpi w14:val="96"/>
  <w15:chartTrackingRefBased/>
  <w15:docId w15:val="{6573DF66-459B-488B-A443-97510EC2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034D54-D28A-42B4-AFFB-480ECC5C3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</TotalTime>
  <Pages>5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Dušanka Rižnar</cp:lastModifiedBy>
  <cp:revision>2</cp:revision>
  <cp:lastPrinted>2013-07-19T10:42:00Z</cp:lastPrinted>
  <dcterms:created xsi:type="dcterms:W3CDTF">2024-09-04T12:29:00Z</dcterms:created>
  <dcterms:modified xsi:type="dcterms:W3CDTF">2024-09-04T12:29:00Z</dcterms:modified>
</cp:coreProperties>
</file>